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b6d679" w14:textId="4b6d679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2F6E16">
        <w:t>128</w:t>
      </w:r>
      <w:r w:rsidR="00AA2FC4">
        <w:t>/</w:t>
      </w:r>
      <w:r w:rsidR="00DE744F">
        <w:t>21</w:t>
      </w:r>
      <w:r w:rsidR="00085B51">
        <w:t>-</w:t>
      </w:r>
      <w:r w:rsidR="002F6E16">
        <w:t>8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F6E16">
        <w:t>14</w:t>
      </w:r>
      <w:r w:rsidR="000E039A">
        <w:t xml:space="preserve">. </w:t>
      </w:r>
      <w:r w:rsidR="002F6E16">
        <w:t>travnja</w:t>
      </w:r>
      <w:r w:rsidR="00E84861">
        <w:t xml:space="preserve"> </w:t>
      </w:r>
      <w:r w:rsidR="00DE744F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Pr="00601FE1" w:rsidR="002F6E16">
        <w:rPr>
          <w:lang w:eastAsia="en-US"/>
        </w:rPr>
        <w:t xml:space="preserve">J.L. PREHRANA j.d.o.o. za ugostiteljstvo, turizam i usluge turističke agencije </w:t>
      </w:r>
      <w:r w:rsidR="002F6E16">
        <w:rPr>
          <w:lang w:eastAsia="en-US"/>
        </w:rPr>
        <w:t>Petrčane</w:t>
      </w:r>
      <w:r w:rsidRPr="00601FE1" w:rsidR="002F6E16">
        <w:rPr>
          <w:lang w:eastAsia="en-US"/>
        </w:rPr>
        <w:t xml:space="preserve">, </w:t>
      </w:r>
      <w:r w:rsidR="002F6E16">
        <w:rPr>
          <w:lang w:eastAsia="en-US"/>
        </w:rPr>
        <w:t>Petrčane Ulica V 36</w:t>
      </w:r>
      <w:r w:rsidRPr="00601FE1" w:rsidR="002F6E16">
        <w:rPr>
          <w:lang w:eastAsia="en-US"/>
        </w:rPr>
        <w:t xml:space="preserve">, OIB: </w:t>
      </w:r>
      <w:r w:rsidR="002F6E16">
        <w:rPr>
          <w:lang w:eastAsia="en-US"/>
        </w:rPr>
        <w:t>99154825815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 xml:space="preserve">Početak u </w:t>
      </w:r>
      <w:r w:rsidR="002F6E16">
        <w:t>9</w:t>
      </w:r>
      <w:r w:rsidR="00076762">
        <w:t>,</w:t>
      </w:r>
      <w:r w:rsidR="002F6E16">
        <w:t>30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2F6E16" w:rsidP="002F6E16" w:rsidRDefault="002F6E16">
      <w:pPr>
        <w:jc w:val="both"/>
      </w:pPr>
      <w:r w:rsidRPr="00816C78">
        <w:t>Za stečajnog dužnika:</w:t>
      </w:r>
      <w:r>
        <w:t xml:space="preserve"> </w:t>
      </w:r>
      <w:r w:rsidR="00F91287">
        <w:t>nitko, dostava uredna</w:t>
      </w:r>
    </w:p>
    <w:p w:rsidRPr="00816C78" w:rsidR="002F6E16" w:rsidP="002F6E16" w:rsidRDefault="002F6E16">
      <w:pPr>
        <w:jc w:val="both"/>
      </w:pPr>
      <w:r w:rsidRPr="00816C78">
        <w:t xml:space="preserve">                                       </w:t>
      </w:r>
    </w:p>
    <w:p w:rsidR="002F6E16" w:rsidP="002F6E16" w:rsidRDefault="002F6E16">
      <w:pPr>
        <w:jc w:val="both"/>
      </w:pPr>
      <w:r w:rsidRPr="00816C78">
        <w:t>Za predlagatelja</w:t>
      </w:r>
      <w:r>
        <w:t>:  nitko</w:t>
      </w:r>
    </w:p>
    <w:p w:rsidR="002F6E16" w:rsidP="002F6E16" w:rsidRDefault="002F6E16">
      <w:pPr>
        <w:jc w:val="both"/>
      </w:pPr>
    </w:p>
    <w:p w:rsidR="002F6E16" w:rsidP="002F6E16" w:rsidRDefault="00F91287">
      <w:pPr>
        <w:jc w:val="both"/>
      </w:pPr>
      <w:r>
        <w:t>Sud</w:t>
      </w:r>
      <w:r w:rsidR="002F6E16">
        <w:t xml:space="preserve"> donosi </w:t>
      </w:r>
    </w:p>
    <w:p w:rsidR="002F6E16" w:rsidP="002F6E16" w:rsidRDefault="002F6E16">
      <w:pPr>
        <w:jc w:val="both"/>
      </w:pPr>
    </w:p>
    <w:p w:rsidR="002F6E16" w:rsidP="002F6E16" w:rsidRDefault="002F6E16">
      <w:pPr>
        <w:jc w:val="center"/>
      </w:pPr>
      <w:r>
        <w:t xml:space="preserve">r j e š e nj e </w:t>
      </w:r>
    </w:p>
    <w:p w:rsidRPr="000124EC" w:rsidR="002F6E16" w:rsidP="002F6E16" w:rsidRDefault="002F6E16">
      <w:pPr>
        <w:jc w:val="both"/>
        <w:rPr>
          <w:b/>
        </w:rPr>
      </w:pPr>
    </w:p>
    <w:p w:rsidRPr="007A3E16" w:rsidR="002F6E16" w:rsidP="002F6E16" w:rsidRDefault="00F91287">
      <w:pPr>
        <w:jc w:val="both"/>
      </w:pPr>
      <w:r>
        <w:t xml:space="preserve">Nema uvjeta za održavanje današnjeg ročišta. </w:t>
      </w:r>
      <w:r w:rsidRPr="007A3E16" w:rsidR="002F6E16">
        <w:t>Odluka će biti donesena u zakonskom roku.</w:t>
      </w:r>
    </w:p>
    <w:p w:rsidR="002F6E16" w:rsidP="002F6E16" w:rsidRDefault="002F6E16">
      <w:pPr>
        <w:jc w:val="both"/>
      </w:pPr>
    </w:p>
    <w:p w:rsidRPr="002C241F" w:rsidR="002F6E16" w:rsidP="002F6E16" w:rsidRDefault="002F6E16">
      <w:pPr>
        <w:jc w:val="both"/>
      </w:pPr>
      <w:r w:rsidRPr="002C241F">
        <w:t xml:space="preserve">Dovršeno u </w:t>
      </w:r>
      <w:r w:rsidR="00F91287">
        <w:t>9,35</w:t>
      </w:r>
      <w:r>
        <w:t xml:space="preserve"> sati</w:t>
      </w:r>
    </w:p>
    <w:p w:rsidR="002F6E16" w:rsidP="002F6E16" w:rsidRDefault="002F6E16">
      <w:pPr>
        <w:jc w:val="both"/>
      </w:pPr>
    </w:p>
    <w:p w:rsidRPr="002C241F" w:rsidR="002F6E16" w:rsidP="002F6E16" w:rsidRDefault="002F6E16">
      <w:pPr>
        <w:ind w:firstLine="708"/>
        <w:jc w:val="both"/>
      </w:pPr>
    </w:p>
    <w:p w:rsidRPr="002C241F" w:rsidR="002F6E16" w:rsidP="002F6E16" w:rsidRDefault="002F6E16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F6E16" w:rsidP="002F6E16" w:rsidRDefault="002F6E16"/>
    <w:p w:rsidRPr="002C241F" w:rsidR="002F6E16" w:rsidP="002F6E16" w:rsidRDefault="002F6E16"/>
    <w:p w:rsidRPr="002C241F" w:rsidR="002F6E16" w:rsidP="002F6E16" w:rsidRDefault="002F6E16"/>
    <w:p w:rsidRPr="002C241F" w:rsidR="002F6E16" w:rsidP="002F6E16" w:rsidRDefault="002F6E16"/>
    <w:p w:rsidRPr="002C241F" w:rsidR="002F6E16" w:rsidP="002F6E16" w:rsidRDefault="002F6E16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F6E16" w:rsidP="002F6E16" w:rsidRDefault="002F6E16"/>
    <w:p w:rsidRPr="002C241F" w:rsidR="002F6E16" w:rsidP="002F6E16" w:rsidRDefault="002F6E16">
      <w:pPr>
        <w:jc w:val="both"/>
      </w:pPr>
    </w:p>
    <w:p w:rsidRPr="002C241F" w:rsidR="002F6E16" w:rsidP="002F6E16" w:rsidRDefault="002F6E16">
      <w:pPr>
        <w:jc w:val="both"/>
      </w:pPr>
    </w:p>
    <w:p w:rsidR="002F6E16" w:rsidP="002F6E16" w:rsidRDefault="002F6E16">
      <w:pPr>
        <w:jc w:val="both"/>
      </w:pPr>
    </w:p>
    <w:p w:rsidR="002F6E16" w:rsidP="002F6E16" w:rsidRDefault="002F6E16">
      <w:pPr>
        <w:jc w:val="both"/>
      </w:pPr>
    </w:p>
    <w:p w:rsidR="002F6E16" w:rsidP="002F6E16" w:rsidRDefault="002F6E16">
      <w:pPr>
        <w:jc w:val="both"/>
      </w:pPr>
    </w:p>
    <w:p w:rsidRPr="002C241F" w:rsidR="00A25693" w:rsidP="002F6E16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28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F6E16">
      <w:t>128</w:t>
    </w:r>
    <w:r w:rsidR="00B80BDA">
      <w:t>/</w:t>
    </w:r>
    <w:r w:rsidR="00E84861">
      <w:t>20</w:t>
    </w:r>
    <w:r w:rsidR="00DE744F">
      <w:t>21</w:t>
    </w:r>
    <w:r w:rsidR="0074759D">
      <w:t>-</w:t>
    </w:r>
    <w:r w:rsidR="002F6E16"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49EA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6E16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7128A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A615C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B6555"/>
    <w:rsid w:val="00BC2B90"/>
    <w:rsid w:val="00BD3029"/>
    <w:rsid w:val="00BD6F33"/>
    <w:rsid w:val="00BE122A"/>
    <w:rsid w:val="00BE31FC"/>
    <w:rsid w:val="00BE42D6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E744F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0C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1287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E42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42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42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42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42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E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2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2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2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2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2021.</izvorni_sadrzaj>
    <derivirana_varijabla naziv="DomainObject.StvarniPocetakDatum_1">14. travnja 2021.</derivirana_varijabla>
  </DomainObject.StvarniPocetakDatum>
  <DomainObject.StvarniZavrsetakDatum>
    <izvorni_sadrzaj>14. travnja 2021.</izvorni_sadrzaj>
    <derivirana_varijabla naziv="DomainObject.StvarniZavrsetakDatum_1">14. travnja 2021.</derivirana_varijabla>
  </DomainObject.StvarniZavrsetakDatum>
  <DomainObject.PlaniraniZavrsetakDatum>
    <izvorni_sadrzaj>14. travnja 2021.</izvorni_sadrzaj>
    <derivirana_varijabla naziv="DomainObject.PlaniraniZavrsetakDatum_1">14. travnja 2021.</derivirana_varijabla>
  </DomainObject.PlaniraniZavrsetakDatum>
  <DomainObject.PlaniraniPocetakDatum>
    <izvorni_sadrzaj>14. travnja 2021.</izvorni_sadrzaj>
    <derivirana_varijabla naziv="DomainObject.PlaniraniPocetakDatum_1">14. travnja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2021.</izvorni_sadrzaj>
    <derivirana_varijabla naziv="DomainObject.Zapisnik.DatumKreiranja_1">14.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St-128/2021-7</izvorni_sadrzaj>
    <derivirana_varijabla naziv="DomainObject.Zapisnik.Oznaka_1">St-128/2021-7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18. veljače 2021.</izvorni_sadrzaj>
    <derivirana_varijabla naziv="DomainObject.Predmet.DatumOsnivanja_1">18.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St-128/2021</izvorni_sadrzaj>
    <derivirana_varijabla naziv="DomainObject.Predmet.OznakaBroj_1">St-128/2021</derivirana_varijabla>
  </DomainObject.Predmet.OznakaBroj>
  <DomainObject.Predmet.OznakaBrojOptuznogAkta>
    <izvorni_sadrzaj>04-06-21-1930</izvorni_sadrzaj>
    <derivirana_varijabla naziv="DomainObject.Predmet.OznakaBrojOptuznogAkta_1">04-06-21-1930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J.L. PREHRANA  j.d.o.o. za ugostiteljstvo, turizam i usluge turističke agencije</izvorni_sadrzaj>
    <derivirana_varijabla naziv="DomainObject.Predmet.ProtustrankaFormated_1">  J.L. PREHRANA  j.d.o.o. za ugostiteljstvo, turizam i usluge turističke agencije</derivirana_varijabla>
  </DomainObject.Predmet.ProtustrankaFormated>
  <DomainObject.Predmet.ProtustrankaFormatedOIB>
    <izvorni_sadrzaj>  J.L. PREHRANA  j.d.o.o. za ugostiteljstvo, turizam i usluge turističke agencije, OIB 99154825815</izvorni_sadrzaj>
    <derivirana_varijabla naziv="DomainObject.Predmet.ProtustrankaFormatedOIB_1">  J.L. PREHRANA  j.d.o.o. za ugostiteljstvo, turizam i usluge turističke agencije, OIB 99154825815</derivirana_varijabla>
  </DomainObject.Predmet.ProtustrankaFormatedOIB>
  <DomainObject.Predmet.ProtustrankaFormatedWithAdress>
    <izvorni_sadrzaj> J.L. PREHRANA  j.d.o.o. za ugostiteljstvo, turizam i usluge turističke agencije, Petrčane Ulica V 36, 23000 Petrčane</izvorni_sadrzaj>
    <derivirana_varijabla naziv="DomainObject.Predmet.ProtustrankaFormatedWithAdress_1"> J.L. PREHRANA  j.d.o.o. za ugostiteljstvo, turizam i usluge turističke agencije, Petrčane Ulica V 36, 23000 Petrčane</derivirana_varijabla>
  </DomainObject.Predmet.ProtustrankaFormatedWithAdress>
  <DomainObject.Predmet.ProtustrankaFormatedWithAdressOIB>
    <izvorni_sadrzaj> J.L. PREHRANA  j.d.o.o. za ugostiteljstvo, turizam i usluge turističke agencije, OIB 99154825815, Petrčane Ulica V 36, 23000 Petrčane</izvorni_sadrzaj>
    <derivirana_varijabla naziv="DomainObject.Predmet.ProtustrankaFormatedWithAdressOIB_1"> J.L. PREHRANA  j.d.o.o. za ugostiteljstvo, turizam i usluge turističke agencije, OIB 99154825815, Petrčane Ulica V 36, 23000 Petrčane</derivirana_varijabla>
  </DomainObject.Predmet.ProtustrankaFormatedWithAdressOIB>
  <DomainObject.Predmet.ProtustrankaWithAdress>
    <izvorni_sadrzaj>J.L. PREHRANA  j.d.o.o. za ugostiteljstvo, turizam i usluge turističke agencije Petrčane Ulica V 36, 23000 Petrčane</izvorni_sadrzaj>
    <derivirana_varijabla naziv="DomainObject.Predmet.ProtustrankaWithAdress_1">J.L. PREHRANA  j.d.o.o. za ugostiteljstvo, turizam i usluge turističke agencije Petrčane Ulica V 36, 23000 Petrčane</derivirana_varijabla>
  </DomainObject.Predmet.ProtustrankaWithAdress>
  <DomainObject.Predmet.ProtustrankaWithAdressOIB>
    <izvorni_sadrzaj>J.L. PREHRANA  j.d.o.o. za ugostiteljstvo, turizam i usluge turističke agencije, OIB 99154825815, Petrčane Ulica V 36, 23000 Petrčane</izvorni_sadrzaj>
    <derivirana_varijabla naziv="DomainObject.Predmet.ProtustrankaWithAdressOIB_1">J.L. PREHRANA  j.d.o.o. za ugostiteljstvo, turizam i usluge turističke agencije, OIB 99154825815, Petrčane Ulica V 36, 23000 Petrčane</derivirana_varijabla>
  </DomainObject.Predmet.ProtustrankaWithAdressOIB>
  <DomainObject.Predmet.ProtustrankaNazivFormated>
    <izvorni_sadrzaj>J.L. PREHRANA  j.d.o.o. za ugostiteljstvo, turizam i usluge turističke agencije</izvorni_sadrzaj>
    <derivirana_varijabla naziv="DomainObject.Predmet.ProtustrankaNazivFormated_1">J.L. PREHRANA  j.d.o.o. za ugostiteljstvo, turizam i usluge turističke agencije</derivirana_varijabla>
  </DomainObject.Predmet.ProtustrankaNazivFormated>
  <DomainObject.Predmet.ProtustrankaNazivFormatedOIB>
    <izvorni_sadrzaj>J.L. PREHRANA  j.d.o.o. za ugostiteljstvo, turizam i usluge turističke agencije, OIB 99154825815</izvorni_sadrzaj>
    <derivirana_varijabla naziv="DomainObject.Predmet.ProtustrankaNazivFormatedOIB_1">J.L. PREHRANA  j.d.o.o. za ugostiteljstvo, turizam i usluge turističke agencije, OIB 99154825815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J.L. PREHRANA  j.d.o.o. za ugostiteljstvo, turizam i usluge turističke agencije</item>
    </izvorni_sadrzaj>
    <derivirana_varijabla naziv="DomainObject.Predmet.ProtuStrankaListFormated_1">
      <item>J.L. PREHRANA  j.d.o.o. za ugostiteljstvo, turizam i usluge turističke agencije</item>
    </derivirana_varijabla>
  </DomainObject.Predmet.ProtuStrankaListFormated>
  <DomainObject.Predmet.ProtuStrankaListFormatedOIB>
    <izvorni_sadrzaj>
      <item>J.L. PREHRANA  j.d.o.o. za ugostiteljstvo, turizam i usluge turističke agencije, OIB 99154825815</item>
    </izvorni_sadrzaj>
    <derivirana_varijabla naziv="DomainObject.Predmet.ProtuStrankaListFormatedOIB_1">
      <item>J.L. PREHRANA  j.d.o.o. za ugostiteljstvo, turizam i usluge turističke agencije, OIB 99154825815</item>
    </derivirana_varijabla>
  </DomainObject.Predmet.ProtuStrankaListFormatedOIB>
  <DomainObject.Predmet.ProtuStrankaListFormatedWithAdress>
    <izvorni_sadrzaj>
      <item>J.L. PREHRANA  j.d.o.o. za ugostiteljstvo, turizam i usluge turističke agencije, Petrčane Ulica V 36, 23000 Petrčane</item>
    </izvorni_sadrzaj>
    <derivirana_varijabla naziv="DomainObject.Predmet.ProtuStrankaListFormatedWithAdress_1">
      <item>J.L. PREHRANA  j.d.o.o. za ugostiteljstvo, turizam i usluge turističke agencije, Petrčane Ulica V 36, 23000 Petrčane</item>
    </derivirana_varijabla>
  </DomainObject.Predmet.ProtuStrankaListFormatedWithAdress>
  <DomainObject.Predmet.ProtuStrankaListFormatedWithAdressOIB>
    <izvorni_sadrzaj>
      <item>J.L. PREHRANA  j.d.o.o. za ugostiteljstvo, turizam i usluge turističke agencije, OIB 99154825815, Petrčane Ulica V 36, 23000 Petrčane</item>
    </izvorni_sadrzaj>
    <derivirana_varijabla naziv="DomainObject.Predmet.ProtuStrankaListFormatedWithAdressOIB_1">
      <item>J.L. PREHRANA  j.d.o.o. za ugostiteljstvo, turizam i usluge turističke agencije, OIB 99154825815, Petrčane Ulica V 36, 23000 Petrčane</item>
    </derivirana_varijabla>
  </DomainObject.Predmet.ProtuStrankaListFormatedWithAdressOIB>
  <DomainObject.Predmet.ProtuStrankaListNazivFormated>
    <izvorni_sadrzaj>
      <item>J.L. PREHRANA  j.d.o.o. za ugostiteljstvo, turizam i usluge turističke agencije</item>
    </izvorni_sadrzaj>
    <derivirana_varijabla naziv="DomainObject.Predmet.ProtuStrankaListNazivFormated_1">
      <item>J.L. PREHRANA  j.d.o.o. za ugostiteljstvo, turizam i usluge turističke agencije</item>
    </derivirana_varijabla>
  </DomainObject.Predmet.ProtuStrankaListNazivFormated>
  <DomainObject.Predmet.ProtuStrankaListNazivFormatedOIB>
    <izvorni_sadrzaj>
      <item>J.L. PREHRANA  j.d.o.o. za ugostiteljstvo, turizam i usluge turističke agencije, OIB 99154825815</item>
    </izvorni_sadrzaj>
    <derivirana_varijabla naziv="DomainObject.Predmet.ProtuStrankaListNazivFormatedOIB_1">
      <item>J.L. PREHRANA  j.d.o.o. za ugostiteljstvo, turizam i usluge turističke agencije, OIB 99154825815</item>
    </derivirana_varijabla>
  </DomainObject.Predmet.ProtuStrankaListNazivFormatedOIB>
  <DomainObject.Predmet.OstaliListFormated>
    <izvorni_sadrzaj>
      <item>Josip Lisica</item>
    </izvorni_sadrzaj>
    <derivirana_varijabla naziv="DomainObject.Predmet.OstaliListFormated_1">
      <item>Josip Lisica</item>
    </derivirana_varijabla>
  </DomainObject.Predmet.OstaliListFormated>
  <DomainObject.Predmet.OstaliListFormatedOIB>
    <izvorni_sadrzaj>
      <item>Josip Lisica, OIB 60805418722</item>
    </izvorni_sadrzaj>
    <derivirana_varijabla naziv="DomainObject.Predmet.OstaliListFormatedOIB_1">
      <item>Josip Lisica, OIB 60805418722</item>
    </derivirana_varijabla>
  </DomainObject.Predmet.OstaliListFormatedOIB>
  <DomainObject.Predmet.OstaliListFormatedWithAdress>
    <izvorni_sadrzaj>
      <item>Josip Lisica, Ulica Elizabete Kotromanić 3, 23000 Zadar</item>
    </izvorni_sadrzaj>
    <derivirana_varijabla naziv="DomainObject.Predmet.OstaliListFormatedWithAdress_1">
      <item>Josip Lisica, Ulica Elizabete Kotromanić 3, 23000 Zadar</item>
    </derivirana_varijabla>
  </DomainObject.Predmet.OstaliListFormatedWithAdress>
  <DomainObject.Predmet.OstaliListFormatedWithAdressOIB>
    <izvorni_sadrzaj>
      <item>Josip Lisica, OIB 60805418722, Ulica Elizabete Kotromanić 3, 23000 Zadar</item>
    </izvorni_sadrzaj>
    <derivirana_varijabla naziv="DomainObject.Predmet.OstaliListFormatedWithAdressOIB_1">
      <item>Josip Lisica, OIB 60805418722, Ulica Elizabete Kotromanić 3, 23000 Zadar</item>
    </derivirana_varijabla>
  </DomainObject.Predmet.OstaliListFormatedWithAdressOIB>
  <DomainObject.Predmet.OstaliListNazivFormated>
    <izvorni_sadrzaj>
      <item>Josip Lisica</item>
    </izvorni_sadrzaj>
    <derivirana_varijabla naziv="DomainObject.Predmet.OstaliListNazivFormated_1">
      <item>Josip Lisica</item>
    </derivirana_varijabla>
  </DomainObject.Predmet.OstaliListNazivFormated>
  <DomainObject.Predmet.OstaliListNazivFormatedOIB>
    <izvorni_sadrzaj>
      <item>Josip Lisica, OIB 60805418722</item>
    </izvorni_sadrzaj>
    <derivirana_varijabla naziv="DomainObject.Predmet.OstaliListNazivFormatedOIB_1">
      <item>Josip Lisica, OIB 60805418722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2021.</izvorni_sadrzaj>
    <derivirana_varijabla naziv="DomainObject.Datum_1">14. travnja 2021.</derivirana_varijabla>
  </DomainObject.Datum>
  <DomainObject.PoslovniBrojDokumenta>
    <izvorni_sadrzaj>St-128/2021-7</izvorni_sadrzaj>
    <derivirana_varijabla naziv="DomainObject.PoslovniBrojDokumenta_1">St-128/2021-7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J.L. PREHRANA  j.d.o.o. za ugostiteljstvo, turizam i usluge turističke agencije</izvorni_sadrzaj>
    <derivirana_varijabla naziv="DomainObject.Predmet.ProtustrankaIDrugi_1">J.L. PREHRANA  j.d.o.o. za ugostiteljstvo, turizam i usluge turističke agencije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J.L. PREHRANA  j.d.o.o. za ugostiteljstvo, turizam i usluge turističke agencije, OIB 99154825815, Petrčane Ulica V 36, 23000 Petrčane</izvorni_sadrzaj>
    <derivirana_varijabla naziv="DomainObject.Predmet.ProtustrankaIDrugiAdressOIB_1">J.L. PREHRANA  j.d.o.o. za ugostiteljstvo, turizam i usluge turističke agencije, OIB 99154825815, Petrčane Ulica V 36, 23000 Petrčane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J.L. PREHRANA  j.d.o.o. za ugostiteljstvo, turizam i usluge turističke agencije</item>
      <item>Financijska agencija (FINA)</item>
      <item>Josip Lisica</item>
    </izvorni_sadrzaj>
    <derivirana_varijabla naziv="DomainObject.Predmet.SudioniciListNaziv_1">
      <item>J.L. PREHRANA  j.d.o.o. za ugostiteljstvo, turizam i usluge turističke agencije</item>
      <item>Financijska agencija (FINA)</item>
      <item>Josip Lisica</item>
    </derivirana_varijabla>
  </DomainObject.Predmet.SudioniciListNaziv>
  <DomainObject.Predmet.SudioniciListAdressOIB>
    <izvorni_sadrzaj>
      <item>J.L. PREHRANA  j.d.o.o. za ugostiteljstvo, turizam i usluge turističke agencije, OIB 99154825815, Petrčane Ulica V 36,23000 Petrčane</item>
      <item>Financijska agencija (FINA), OIB 85821130368, Ulica grada Vukovara 70,10000 Zagreb</item>
      <item>Josip Lisica, OIB 60805418722, Ulica Elizabete Kotromanić 3,23000 Zadar</item>
    </izvorni_sadrzaj>
    <derivirana_varijabla naziv="DomainObject.Predmet.SudioniciListAdressOIB_1">
      <item>J.L. PREHRANA  j.d.o.o. za ugostiteljstvo, turizam i usluge turističke agencije, OIB 99154825815, Petrčane Ulica V 36,23000 Petrčane</item>
      <item>Financijska agencija (FINA), OIB 85821130368, Ulica grada Vukovara 70,10000 Zagreb</item>
      <item>Josip Lisica, OIB 60805418722, Ulica Elizabete Kotromanić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99154825815</item>
      <item>, OIB 85821130368</item>
      <item>, OIB 60805418722</item>
    </izvorni_sadrzaj>
    <derivirana_varijabla naziv="DomainObject.Predmet.SudioniciListNazivOIB_1">
      <item>, OIB 99154825815</item>
      <item>, OIB 85821130368</item>
      <item>, OIB 60805418722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126</properties:Words>
  <properties:Characters>680</properties:Characters>
  <properties:Lines>42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2021-04-14T06:25:00Z</dcterms:created>
  <dc:creator>Ardena Bajlo</dc:creator>
  <cp:lastModifiedBy>Ante Rubelj</cp:lastModifiedBy>
  <cp:lastPrinted>2019-10-10T06:56:00Z</cp:lastPrinted>
  <dcterms:modified xmlns:xsi="http://www.w3.org/2001/XMLSchema-instance" xsi:type="dcterms:W3CDTF">2021-04-14T09:21:00Z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St-128/2021-7 / Zapisnik - Ročište radi izjašnjenja o prijedlogu za otvaranje steč.post (1 St-128-2021-povodom prijedloga za otvaranje stečaja-14.4.21.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